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7D64A" w14:textId="77777777" w:rsidR="00880CC6" w:rsidRDefault="00DF378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E494F2" wp14:editId="7F32F8D4">
                <wp:simplePos x="0" y="0"/>
                <wp:positionH relativeFrom="margin">
                  <wp:align>center</wp:align>
                </wp:positionH>
                <wp:positionV relativeFrom="page">
                  <wp:posOffset>5468620</wp:posOffset>
                </wp:positionV>
                <wp:extent cx="4337050" cy="235585"/>
                <wp:effectExtent l="0" t="0" r="0" b="0"/>
                <wp:wrapNone/>
                <wp:docPr id="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7050" cy="235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EABD11" w14:textId="77777777" w:rsidR="00880CC6" w:rsidRDefault="00DF3780" w:rsidP="00DF3780">
                            <w:pPr>
                              <w:pStyle w:val="Signatures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2B47C5" wp14:editId="286D2A55">
                                  <wp:extent cx="1847088" cy="795528"/>
                                  <wp:effectExtent l="0" t="0" r="1270" b="508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IOM.jp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47088" cy="7955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423890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430.6pt;width:341.5pt;height:18.5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iEgtAIAALo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" filled="f" stroked="f">
                <v:textbox style="mso-fit-shape-to-text:t">
                  <w:txbxContent>
                    <w:p w:rsidR="00880CC6" w:rsidRDefault="00DF3780" w:rsidP="00DF3780">
                      <w:pPr>
                        <w:pStyle w:val="Signatures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CD97FF" wp14:editId="114CE1AA">
                            <wp:extent cx="1847088" cy="795528"/>
                            <wp:effectExtent l="0" t="0" r="1270" b="508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IOM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47088" cy="7955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80D307" wp14:editId="262C90AE">
                <wp:simplePos x="0" y="0"/>
                <wp:positionH relativeFrom="margin">
                  <wp:align>center</wp:align>
                </wp:positionH>
                <wp:positionV relativeFrom="paragraph">
                  <wp:posOffset>4495800</wp:posOffset>
                </wp:positionV>
                <wp:extent cx="2552700" cy="0"/>
                <wp:effectExtent l="0" t="0" r="19050" b="19050"/>
                <wp:wrapNone/>
                <wp:docPr id="6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527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F1F996" id="Line 2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54pt" to="201pt,3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" strokecolor="#333" strokeweight=".5pt">
                <w10:wrap anchorx="margin"/>
              </v:line>
            </w:pict>
          </mc:Fallback>
        </mc:AlternateContent>
      </w:r>
      <w:r w:rsidR="00CB45D3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B73496" wp14:editId="0D691C03">
                <wp:simplePos x="0" y="0"/>
                <wp:positionH relativeFrom="page">
                  <wp:posOffset>1501140</wp:posOffset>
                </wp:positionH>
                <wp:positionV relativeFrom="page">
                  <wp:posOffset>2346960</wp:posOffset>
                </wp:positionV>
                <wp:extent cx="7871460" cy="2142490"/>
                <wp:effectExtent l="0" t="0" r="0" b="0"/>
                <wp:wrapNone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1460" cy="214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4EB272" w14:textId="170D313C" w:rsidR="00880CC6" w:rsidRPr="009F0165" w:rsidRDefault="009F0165">
                            <w:pPr>
                              <w:pStyle w:val="Certificationtext"/>
                              <w:rPr>
                                <w:rFonts w:ascii="Calibri" w:hAnsi="Calibri" w:cs="Calibri"/>
                              </w:rPr>
                            </w:pPr>
                            <w:bookmarkStart w:id="0" w:name="_GoBack"/>
                            <w:r w:rsidRPr="009F0165">
                              <w:rPr>
                                <w:rFonts w:ascii="Calibri" w:hAnsi="Calibri" w:cs="Calibri"/>
                                <w:rtl/>
                              </w:rPr>
                              <w:t>منحت للسيدة</w:t>
                            </w:r>
                          </w:p>
                          <w:sdt>
                            <w:sdtPr>
                              <w:id w:val="1684854968"/>
                              <w:placeholder>
                                <w:docPart w:val="1A450587538F4179849C138FAD8996A2"/>
                              </w:placeholder>
                            </w:sdtPr>
                            <w:sdtEndPr/>
                            <w:sdtContent>
                              <w:p w14:paraId="0C209A4E" w14:textId="12F18022" w:rsidR="00880CC6" w:rsidRDefault="009F0165" w:rsidP="00DF3780">
                                <w:pPr>
                                  <w:pStyle w:val="Heading2"/>
                                </w:pPr>
                                <w:r>
                                  <w:rPr>
                                    <w:rFonts w:hint="cs"/>
                                    <w:rtl/>
                                  </w:rPr>
                                  <w:t>الاسم</w:t>
                                </w:r>
                              </w:p>
                            </w:sdtContent>
                          </w:sdt>
                          <w:p w14:paraId="59CC6279" w14:textId="71C15070" w:rsidR="00880CC6" w:rsidRPr="009F0165" w:rsidRDefault="009F0165" w:rsidP="003236B1">
                            <w:pPr>
                              <w:pStyle w:val="Description"/>
                              <w:spacing w:before="0" w:after="0"/>
                              <w:rPr>
                                <w:rFonts w:ascii="Calibri" w:hAnsi="Calibri" w:cs="Calibri"/>
                                <w:bCs/>
                                <w:sz w:val="48"/>
                                <w:szCs w:val="48"/>
                              </w:rPr>
                            </w:pPr>
                            <w:r w:rsidRPr="009F0165">
                              <w:rPr>
                                <w:rFonts w:ascii="Calibri" w:hAnsi="Calibri" w:cs="Calibri"/>
                                <w:bCs/>
                                <w:sz w:val="48"/>
                                <w:szCs w:val="40"/>
                                <w:rtl/>
                              </w:rPr>
                              <w:t>تدريب مشاركة المرأة</w:t>
                            </w:r>
                          </w:p>
                          <w:p w14:paraId="10EAA862" w14:textId="4DCDAE2A" w:rsidR="00880CC6" w:rsidRPr="009F0165" w:rsidRDefault="009F0165" w:rsidP="00DF3780">
                            <w:pPr>
                              <w:pStyle w:val="DateYear"/>
                              <w:rPr>
                                <w:rFonts w:ascii="Calibri" w:hAnsi="Calibri" w:cs="Calibri"/>
                              </w:rPr>
                            </w:pPr>
                            <w:r w:rsidRPr="009F0165">
                              <w:rPr>
                                <w:rFonts w:ascii="Calibri" w:hAnsi="Calibri" w:cs="Calibri"/>
                                <w:rtl/>
                              </w:rPr>
                              <w:t xml:space="preserve">بتاريخ </w:t>
                            </w:r>
                            <w:proofErr w:type="gramStart"/>
                            <w:r w:rsidRPr="009F0165">
                              <w:rPr>
                                <w:rFonts w:ascii="Calibri" w:hAnsi="Calibri" w:cs="Calibri"/>
                                <w:rtl/>
                              </w:rPr>
                              <w:t>..../</w:t>
                            </w:r>
                            <w:proofErr w:type="gramEnd"/>
                            <w:r w:rsidRPr="009F0165">
                              <w:rPr>
                                <w:rFonts w:ascii="Calibri" w:hAnsi="Calibri" w:cs="Calibri"/>
                                <w:rtl/>
                              </w:rPr>
                              <w:t>..../....</w:t>
                            </w:r>
                          </w:p>
                          <w:p w14:paraId="154A64B6" w14:textId="77777777" w:rsidR="0044284B" w:rsidRDefault="0044284B" w:rsidP="0044284B">
                            <w:pPr>
                              <w:pStyle w:val="DateYear"/>
                              <w:ind w:left="540"/>
                              <w:jc w:val="left"/>
                            </w:pPr>
                          </w:p>
                          <w:p w14:paraId="62065AEE" w14:textId="77777777" w:rsidR="0044284B" w:rsidRDefault="0044284B" w:rsidP="00CB45D3">
                            <w:pPr>
                              <w:pStyle w:val="DateYear"/>
                              <w:jc w:val="left"/>
                            </w:pPr>
                          </w:p>
                          <w:bookmarkEnd w:id="0"/>
                          <w:p w14:paraId="28DB3ADF" w14:textId="77777777" w:rsidR="0044284B" w:rsidRDefault="0044284B">
                            <w:pPr>
                              <w:pStyle w:val="DateYea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B7349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0;text-align:left;margin-left:118.2pt;margin-top:184.8pt;width:619.8pt;height:168.7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" filled="f" stroked="f">
                <v:textbox>
                  <w:txbxContent>
                    <w:p w14:paraId="5E4EB272" w14:textId="170D313C" w:rsidR="00880CC6" w:rsidRPr="009F0165" w:rsidRDefault="009F0165">
                      <w:pPr>
                        <w:pStyle w:val="Certificationtext"/>
                        <w:rPr>
                          <w:rFonts w:ascii="Calibri" w:hAnsi="Calibri" w:cs="Calibri"/>
                        </w:rPr>
                      </w:pPr>
                      <w:bookmarkStart w:id="1" w:name="_GoBack"/>
                      <w:r w:rsidRPr="009F0165">
                        <w:rPr>
                          <w:rFonts w:ascii="Calibri" w:hAnsi="Calibri" w:cs="Calibri"/>
                          <w:rtl/>
                        </w:rPr>
                        <w:t>منحت للسيدة</w:t>
                      </w:r>
                    </w:p>
                    <w:sdt>
                      <w:sdtPr>
                        <w:id w:val="1684854968"/>
                        <w:placeholder>
                          <w:docPart w:val="1A450587538F4179849C138FAD8996A2"/>
                        </w:placeholder>
                      </w:sdtPr>
                      <w:sdtEndPr/>
                      <w:sdtContent>
                        <w:p w14:paraId="0C209A4E" w14:textId="12F18022" w:rsidR="00880CC6" w:rsidRDefault="009F0165" w:rsidP="00DF3780">
                          <w:pPr>
                            <w:pStyle w:val="Heading2"/>
                          </w:pPr>
                          <w:r>
                            <w:rPr>
                              <w:rFonts w:hint="cs"/>
                              <w:rtl/>
                            </w:rPr>
                            <w:t>الاسم</w:t>
                          </w:r>
                        </w:p>
                      </w:sdtContent>
                    </w:sdt>
                    <w:p w14:paraId="59CC6279" w14:textId="71C15070" w:rsidR="00880CC6" w:rsidRPr="009F0165" w:rsidRDefault="009F0165" w:rsidP="003236B1">
                      <w:pPr>
                        <w:pStyle w:val="Description"/>
                        <w:spacing w:before="0" w:after="0"/>
                        <w:rPr>
                          <w:rFonts w:ascii="Calibri" w:hAnsi="Calibri" w:cs="Calibri"/>
                          <w:bCs/>
                          <w:sz w:val="48"/>
                          <w:szCs w:val="48"/>
                        </w:rPr>
                      </w:pPr>
                      <w:r w:rsidRPr="009F0165">
                        <w:rPr>
                          <w:rFonts w:ascii="Calibri" w:hAnsi="Calibri" w:cs="Calibri"/>
                          <w:bCs/>
                          <w:sz w:val="48"/>
                          <w:szCs w:val="40"/>
                          <w:rtl/>
                        </w:rPr>
                        <w:t>تدريب مشاركة المرأة</w:t>
                      </w:r>
                    </w:p>
                    <w:p w14:paraId="10EAA862" w14:textId="4DCDAE2A" w:rsidR="00880CC6" w:rsidRPr="009F0165" w:rsidRDefault="009F0165" w:rsidP="00DF3780">
                      <w:pPr>
                        <w:pStyle w:val="DateYear"/>
                        <w:rPr>
                          <w:rFonts w:ascii="Calibri" w:hAnsi="Calibri" w:cs="Calibri"/>
                        </w:rPr>
                      </w:pPr>
                      <w:r w:rsidRPr="009F0165">
                        <w:rPr>
                          <w:rFonts w:ascii="Calibri" w:hAnsi="Calibri" w:cs="Calibri"/>
                          <w:rtl/>
                        </w:rPr>
                        <w:t xml:space="preserve">بتاريخ </w:t>
                      </w:r>
                      <w:proofErr w:type="gramStart"/>
                      <w:r w:rsidRPr="009F0165">
                        <w:rPr>
                          <w:rFonts w:ascii="Calibri" w:hAnsi="Calibri" w:cs="Calibri"/>
                          <w:rtl/>
                        </w:rPr>
                        <w:t>..../</w:t>
                      </w:r>
                      <w:proofErr w:type="gramEnd"/>
                      <w:r w:rsidRPr="009F0165">
                        <w:rPr>
                          <w:rFonts w:ascii="Calibri" w:hAnsi="Calibri" w:cs="Calibri"/>
                          <w:rtl/>
                        </w:rPr>
                        <w:t>..../....</w:t>
                      </w:r>
                    </w:p>
                    <w:p w14:paraId="154A64B6" w14:textId="77777777" w:rsidR="0044284B" w:rsidRDefault="0044284B" w:rsidP="0044284B">
                      <w:pPr>
                        <w:pStyle w:val="DateYear"/>
                        <w:ind w:left="540"/>
                        <w:jc w:val="left"/>
                      </w:pPr>
                    </w:p>
                    <w:p w14:paraId="62065AEE" w14:textId="77777777" w:rsidR="0044284B" w:rsidRDefault="0044284B" w:rsidP="00CB45D3">
                      <w:pPr>
                        <w:pStyle w:val="DateYear"/>
                        <w:jc w:val="left"/>
                      </w:pPr>
                    </w:p>
                    <w:bookmarkEnd w:id="1"/>
                    <w:p w14:paraId="28DB3ADF" w14:textId="77777777" w:rsidR="0044284B" w:rsidRDefault="0044284B">
                      <w:pPr>
                        <w:pStyle w:val="DateYea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F4EA5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645770" wp14:editId="687B2DF0">
                <wp:simplePos x="0" y="0"/>
                <wp:positionH relativeFrom="page">
                  <wp:posOffset>1986280</wp:posOffset>
                </wp:positionH>
                <wp:positionV relativeFrom="page">
                  <wp:posOffset>1510665</wp:posOffset>
                </wp:positionV>
                <wp:extent cx="6659880" cy="466725"/>
                <wp:effectExtent l="5080" t="5715" r="2540" b="381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9880" cy="4667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4343AA" w14:textId="4C431FE6" w:rsidR="00880CC6" w:rsidRPr="009F0165" w:rsidRDefault="0083103A" w:rsidP="009F0165">
                            <w:pPr>
                              <w:pStyle w:val="Heading1"/>
                              <w:bidi/>
                              <w:rPr>
                                <w:rFonts w:ascii="Calibri" w:hAnsi="Calibri" w:cs="Calibri"/>
                                <w:sz w:val="56"/>
                                <w:szCs w:val="72"/>
                                <w:rtl/>
                              </w:rPr>
                            </w:pPr>
                            <w:r>
                              <w:rPr>
                                <w:rFonts w:ascii="Calibri" w:hAnsi="Calibri" w:cs="Calibri" w:hint="cs"/>
                                <w:sz w:val="56"/>
                                <w:szCs w:val="72"/>
                                <w:rtl/>
                              </w:rPr>
                              <w:t>شهادة</w:t>
                            </w:r>
                            <w:r w:rsidR="009F0165" w:rsidRPr="009F0165">
                              <w:rPr>
                                <w:rFonts w:ascii="Calibri" w:hAnsi="Calibri" w:cs="Calibri" w:hint="cs"/>
                                <w:sz w:val="56"/>
                                <w:szCs w:val="72"/>
                                <w:rtl/>
                              </w:rPr>
                              <w:t xml:space="preserve"> إتمام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45770" id="Text Box 17" o:spid="_x0000_s1028" type="#_x0000_t202" style="position:absolute;left:0;text-align:left;margin-left:156.4pt;margin-top:118.95pt;width:524.4pt;height:36.7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" stroked="f">
                <v:fill opacity="0"/>
                <v:textbox style="mso-fit-shape-to-text:t">
                  <w:txbxContent>
                    <w:p w14:paraId="0C4343AA" w14:textId="4C431FE6" w:rsidR="00880CC6" w:rsidRPr="009F0165" w:rsidRDefault="0083103A" w:rsidP="009F0165">
                      <w:pPr>
                        <w:pStyle w:val="Heading1"/>
                        <w:bidi/>
                        <w:rPr>
                          <w:rFonts w:ascii="Calibri" w:hAnsi="Calibri" w:cs="Calibri"/>
                          <w:sz w:val="56"/>
                          <w:szCs w:val="72"/>
                          <w:rtl/>
                        </w:rPr>
                      </w:pPr>
                      <w:r>
                        <w:rPr>
                          <w:rFonts w:ascii="Calibri" w:hAnsi="Calibri" w:cs="Calibri" w:hint="cs"/>
                          <w:sz w:val="56"/>
                          <w:szCs w:val="72"/>
                          <w:rtl/>
                        </w:rPr>
                        <w:t>شهادة</w:t>
                      </w:r>
                      <w:r w:rsidR="009F0165" w:rsidRPr="009F0165">
                        <w:rPr>
                          <w:rFonts w:ascii="Calibri" w:hAnsi="Calibri" w:cs="Calibri" w:hint="cs"/>
                          <w:sz w:val="56"/>
                          <w:szCs w:val="72"/>
                          <w:rtl/>
                        </w:rPr>
                        <w:t xml:space="preserve"> إتمام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F4EA5"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589E509D" wp14:editId="4C877D9D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9210675" cy="6889115"/>
                <wp:effectExtent l="0" t="2540" r="1905" b="4445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0675" cy="688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9DAFCF" w14:textId="77777777" w:rsidR="00880CC6" w:rsidRDefault="0047220D" w:rsidP="00164BE0">
                            <w:pPr>
                              <w:jc w:val="lef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FDC994" wp14:editId="692B36A3">
                                  <wp:extent cx="9144000" cy="6889649"/>
                                  <wp:effectExtent l="19050" t="0" r="0" b="0"/>
                                  <wp:docPr id="13" name="Picture 13" descr="highschool_border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ighschool_border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duotone>
                                              <a:schemeClr val="accent5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0" cy="68896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0B803" id="Text Box 18" o:spid="_x0000_s1029" type="#_x0000_t202" style="position:absolute;left:0;text-align:left;margin-left:0;margin-top:0;width:725.25pt;height:542.45pt;z-index:-2516628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mfsAIAALI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" o:allowincell="f" filled="f" stroked="f">
                <v:textbox style="mso-fit-shape-to-text:t" inset="0,0,0,0">
                  <w:txbxContent>
                    <w:p w:rsidR="00880CC6" w:rsidRDefault="0047220D" w:rsidP="00164BE0">
                      <w:pPr>
                        <w:jc w:val="lef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BCED79F" wp14:editId="2932D0C5">
                            <wp:extent cx="9144000" cy="6889649"/>
                            <wp:effectExtent l="19050" t="0" r="0" b="0"/>
                            <wp:docPr id="13" name="Picture 13" descr="highschool_border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ighschool_border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duotone>
                                        <a:schemeClr val="accent5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0" cy="68896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880CC6" w:rsidSect="00685CA8">
      <w:pgSz w:w="16839" w:h="11907" w:orient="landscape" w:code="9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7C1"/>
    <w:rsid w:val="00046412"/>
    <w:rsid w:val="00046952"/>
    <w:rsid w:val="00050035"/>
    <w:rsid w:val="000F03D9"/>
    <w:rsid w:val="00164BE0"/>
    <w:rsid w:val="001A07C1"/>
    <w:rsid w:val="00243996"/>
    <w:rsid w:val="00297B5D"/>
    <w:rsid w:val="002A7F10"/>
    <w:rsid w:val="002E5E24"/>
    <w:rsid w:val="003236B1"/>
    <w:rsid w:val="00384147"/>
    <w:rsid w:val="003B1291"/>
    <w:rsid w:val="003E7578"/>
    <w:rsid w:val="0040111E"/>
    <w:rsid w:val="0044284B"/>
    <w:rsid w:val="0047220D"/>
    <w:rsid w:val="004B045D"/>
    <w:rsid w:val="00533C9A"/>
    <w:rsid w:val="00582529"/>
    <w:rsid w:val="0058407C"/>
    <w:rsid w:val="00597B01"/>
    <w:rsid w:val="005F3582"/>
    <w:rsid w:val="005F4EA5"/>
    <w:rsid w:val="006408BA"/>
    <w:rsid w:val="00685CA8"/>
    <w:rsid w:val="007846C0"/>
    <w:rsid w:val="008252CF"/>
    <w:rsid w:val="0083103A"/>
    <w:rsid w:val="00880CC6"/>
    <w:rsid w:val="008E2A5D"/>
    <w:rsid w:val="00936DF5"/>
    <w:rsid w:val="009F0165"/>
    <w:rsid w:val="00A42483"/>
    <w:rsid w:val="00B837B4"/>
    <w:rsid w:val="00CB45D3"/>
    <w:rsid w:val="00CF3492"/>
    <w:rsid w:val="00D07494"/>
    <w:rsid w:val="00D96C57"/>
    <w:rsid w:val="00DF3780"/>
    <w:rsid w:val="00EE35A9"/>
    <w:rsid w:val="00FC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E2EE3C"/>
  <w15:docId w15:val="{6E92D8A9-F0E6-4466-A0BA-850F9B0CE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CC6"/>
    <w:pPr>
      <w:jc w:val="center"/>
    </w:pPr>
    <w:rPr>
      <w:rFonts w:ascii="Garamond" w:hAnsi="Garamond"/>
      <w:color w:val="333333"/>
      <w:sz w:val="24"/>
    </w:rPr>
  </w:style>
  <w:style w:type="paragraph" w:styleId="Heading1">
    <w:name w:val="heading 1"/>
    <w:basedOn w:val="Normal"/>
    <w:next w:val="Normal"/>
    <w:qFormat/>
    <w:rsid w:val="00046412"/>
    <w:pPr>
      <w:outlineLvl w:val="0"/>
    </w:pPr>
    <w:rPr>
      <w:rFonts w:asciiTheme="majorHAnsi" w:hAnsiTheme="majorHAnsi"/>
      <w:caps/>
      <w:color w:val="988600" w:themeColor="accent2" w:themeShade="BF"/>
      <w:sz w:val="52"/>
      <w:szCs w:val="56"/>
    </w:rPr>
  </w:style>
  <w:style w:type="paragraph" w:styleId="Heading2">
    <w:name w:val="heading 2"/>
    <w:basedOn w:val="Normal"/>
    <w:next w:val="Normal"/>
    <w:qFormat/>
    <w:rsid w:val="002A7F10"/>
    <w:pPr>
      <w:spacing w:before="240" w:after="240"/>
      <w:outlineLvl w:val="1"/>
    </w:pPr>
    <w:rPr>
      <w:rFonts w:asciiTheme="majorHAnsi" w:hAnsiTheme="majorHAnsi"/>
      <w:color w:val="2A363D" w:themeColor="background2" w:themeShade="40"/>
      <w:sz w:val="72"/>
      <w:szCs w:val="72"/>
    </w:rPr>
  </w:style>
  <w:style w:type="paragraph" w:styleId="Heading3">
    <w:name w:val="heading 3"/>
    <w:basedOn w:val="Normal"/>
    <w:next w:val="Normal"/>
    <w:qFormat/>
    <w:rsid w:val="00880CC6"/>
    <w:pPr>
      <w:spacing w:before="240" w:after="240"/>
      <w:outlineLvl w:val="2"/>
    </w:pPr>
    <w:rPr>
      <w:cap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gnatures">
    <w:name w:val="Signatures"/>
    <w:basedOn w:val="Normal"/>
    <w:rsid w:val="002A7F10"/>
    <w:rPr>
      <w:rFonts w:asciiTheme="minorHAnsi" w:hAnsiTheme="minorHAnsi"/>
      <w:color w:val="0D0D0D" w:themeColor="text1" w:themeTint="F2"/>
      <w:sz w:val="20"/>
    </w:rPr>
  </w:style>
  <w:style w:type="paragraph" w:customStyle="1" w:styleId="Description">
    <w:name w:val="Description"/>
    <w:basedOn w:val="Normal"/>
    <w:rsid w:val="00CF3492"/>
    <w:pPr>
      <w:spacing w:before="200" w:after="200"/>
    </w:pPr>
    <w:rPr>
      <w:rFonts w:asciiTheme="minorHAnsi" w:hAnsiTheme="minorHAnsi"/>
      <w:color w:val="988600" w:themeColor="accent2" w:themeShade="BF"/>
      <w:sz w:val="28"/>
      <w:szCs w:val="28"/>
    </w:rPr>
  </w:style>
  <w:style w:type="paragraph" w:customStyle="1" w:styleId="DateYear">
    <w:name w:val="Date &amp; Year"/>
    <w:basedOn w:val="Normal"/>
    <w:rsid w:val="002A7F10"/>
    <w:pPr>
      <w:spacing w:before="480" w:after="200"/>
    </w:pPr>
    <w:rPr>
      <w:rFonts w:asciiTheme="minorHAnsi" w:hAnsiTheme="minorHAnsi"/>
      <w:color w:val="0D0D0D" w:themeColor="text1" w:themeTint="F2"/>
      <w:sz w:val="28"/>
      <w:szCs w:val="28"/>
    </w:rPr>
  </w:style>
  <w:style w:type="paragraph" w:customStyle="1" w:styleId="Certificationtext">
    <w:name w:val="Certification text"/>
    <w:basedOn w:val="Normal"/>
    <w:rsid w:val="002A7F10"/>
    <w:pPr>
      <w:spacing w:before="200" w:after="200"/>
    </w:pPr>
    <w:rPr>
      <w:rFonts w:asciiTheme="minorHAnsi" w:hAnsiTheme="minorHAnsi"/>
      <w:caps/>
      <w:color w:val="0D0D0D" w:themeColor="text1" w:themeTint="F2"/>
      <w:sz w:val="28"/>
      <w:szCs w:val="28"/>
    </w:rPr>
  </w:style>
  <w:style w:type="paragraph" w:customStyle="1" w:styleId="Seal">
    <w:name w:val="Seal"/>
    <w:basedOn w:val="Normal"/>
    <w:rsid w:val="00880CC6"/>
    <w:rPr>
      <w:caps/>
      <w:smallCaps/>
    </w:rPr>
  </w:style>
  <w:style w:type="paragraph" w:styleId="BalloonText">
    <w:name w:val="Balloon Text"/>
    <w:basedOn w:val="Normal"/>
    <w:semiHidden/>
    <w:rsid w:val="00880CC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6C57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3236B1"/>
    <w:pPr>
      <w:jc w:val="left"/>
    </w:pPr>
    <w:rPr>
      <w:rFonts w:ascii="Calibri" w:eastAsia="MS Mincho" w:hAnsi="Calibri"/>
      <w:color w:val="auto"/>
      <w:sz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236B1"/>
    <w:rPr>
      <w:rFonts w:ascii="Calibri" w:eastAsia="MS Mincho" w:hAnsi="Calibri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0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mihokot\Application%20Data\Microsoft\Templates\AdminProCer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A450587538F4179849C138FAD899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9DD65-D5CA-4EF0-8F04-056DAA73C55B}"/>
      </w:docPartPr>
      <w:docPartBody>
        <w:p w:rsidR="00FF6D74" w:rsidRDefault="001D72A8">
          <w:pPr>
            <w:pStyle w:val="1A450587538F4179849C138FAD8996A2"/>
          </w:pPr>
          <w:r>
            <w:fldChar w:fldCharType="begin"/>
          </w:r>
          <w:r w:rsidR="00746150">
            <w:instrText>MACROBUTTON DoFieldClick [Name]</w:instrText>
          </w:r>
          <w:r>
            <w:fldChar w:fldCharType="end"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150"/>
    <w:rsid w:val="0000562D"/>
    <w:rsid w:val="001D72A8"/>
    <w:rsid w:val="004B4E1C"/>
    <w:rsid w:val="00533010"/>
    <w:rsid w:val="00746150"/>
    <w:rsid w:val="0079590F"/>
    <w:rsid w:val="00E958DE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D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450587538F4179849C138FAD8996A2">
    <w:name w:val="1A450587538F4179849C138FAD8996A2"/>
    <w:rsid w:val="00FF6D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4.jpeg"/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Civic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Civic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ivic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Props1.xml><?xml version="1.0" encoding="utf-8"?>
<ds:datastoreItem xmlns:ds="http://schemas.openxmlformats.org/officeDocument/2006/customXml" ds:itemID="{850D4E8C-5B2C-453D-95E7-F016F14DA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28CE69-1818-4C61-B753-638824628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028E7A-7CE1-4340-93B2-CDF69902A5BB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Settings\mihokot\Application Data\Microsoft\Templates\AdminProCert.dotx</Template>
  <TotalTime>62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Mihoko Tanabe</dc:creator>
  <cp:keywords/>
  <dc:description/>
  <cp:lastModifiedBy>Omar Kahia</cp:lastModifiedBy>
  <cp:revision>12</cp:revision>
  <cp:lastPrinted>2007-02-06T19:38:00Z</cp:lastPrinted>
  <dcterms:created xsi:type="dcterms:W3CDTF">2016-04-21T20:46:00Z</dcterms:created>
  <dcterms:modified xsi:type="dcterms:W3CDTF">2019-09-22T11:21:00Z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TC102477179990</vt:lpwstr>
  </property>
  <property fmtid="{D5CDD505-2E9C-101B-9397-08002B2CF9AE}" pid="3" name="ContentTypeId">
    <vt:lpwstr>0x0101002311F0AB4D861F4989F82902B990608D</vt:lpwstr>
  </property>
</Properties>
</file>